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95" w:rsidRDefault="00CF1295" w:rsidP="00CF129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保全其他证据（法人）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与保全其他证据相关的材料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F1295" w:rsidRDefault="00CF1295" w:rsidP="00CF129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自然人保全其他证据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与保全其他证据相关的材料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F1295" w:rsidRDefault="00CF1295" w:rsidP="00D838F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F129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F129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F129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F129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295" w:rsidRDefault="00CF1295" w:rsidP="001C041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F1295" w:rsidRDefault="00CF1295" w:rsidP="001C041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CF1295" w:rsidRPr="0029465C" w:rsidRDefault="00CF1295" w:rsidP="0059614E">
      <w:pPr>
        <w:rPr>
          <w:rFonts w:cs="Times New Roman"/>
        </w:rPr>
      </w:pPr>
    </w:p>
    <w:p w:rsidR="00CF1295" w:rsidRPr="00744143" w:rsidRDefault="00CF1295" w:rsidP="0059614E">
      <w:pPr>
        <w:rPr>
          <w:rFonts w:cs="Times New Roman"/>
        </w:rPr>
      </w:pPr>
    </w:p>
    <w:p w:rsidR="00CF1295" w:rsidRPr="00327AB9" w:rsidRDefault="00CF1295" w:rsidP="0059614E">
      <w:pPr>
        <w:rPr>
          <w:rFonts w:cs="Times New Roman"/>
        </w:rPr>
      </w:pPr>
    </w:p>
    <w:p w:rsidR="00CF1295" w:rsidRPr="0059614E" w:rsidRDefault="00CF1295">
      <w:pPr>
        <w:rPr>
          <w:rFonts w:cs="Times New Roman"/>
        </w:rPr>
      </w:pPr>
    </w:p>
    <w:sectPr w:rsidR="00CF1295" w:rsidRPr="0059614E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295" w:rsidRDefault="00CF1295" w:rsidP="0059614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F1295" w:rsidRDefault="00CF1295" w:rsidP="0059614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295" w:rsidRDefault="00CF1295" w:rsidP="0059614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F1295" w:rsidRDefault="00CF1295" w:rsidP="0059614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578"/>
    <w:rsid w:val="00000DE3"/>
    <w:rsid w:val="0000267B"/>
    <w:rsid w:val="000049E9"/>
    <w:rsid w:val="00005133"/>
    <w:rsid w:val="0000635F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16AF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4EDA"/>
    <w:rsid w:val="002D51FA"/>
    <w:rsid w:val="002D523B"/>
    <w:rsid w:val="002D60C6"/>
    <w:rsid w:val="002D6633"/>
    <w:rsid w:val="002D6F9E"/>
    <w:rsid w:val="002E015B"/>
    <w:rsid w:val="002E0C71"/>
    <w:rsid w:val="002E396D"/>
    <w:rsid w:val="002E3EBE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27AB9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405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14E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578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4143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1915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0C8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024"/>
    <w:rsid w:val="00B033C4"/>
    <w:rsid w:val="00B04F36"/>
    <w:rsid w:val="00B10E71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3D7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295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471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8FD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1951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06F85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4E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61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14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9614E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1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147</Words>
  <Characters>843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2018-07-21T11:49:00Z</dcterms:created>
  <dcterms:modified xsi:type="dcterms:W3CDTF">2018-08-04T07:05:00Z</dcterms:modified>
</cp:coreProperties>
</file>